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68F8A" w14:textId="3407FF2A" w:rsidR="001615A2" w:rsidRDefault="00C56D48" w:rsidP="002D7B34">
      <w:pPr>
        <w:jc w:val="center"/>
      </w:pPr>
      <w:bookmarkStart w:id="0" w:name="_GoBack"/>
      <w:bookmarkEnd w:id="0"/>
      <w:r>
        <w:rPr>
          <w:noProof/>
          <w:lang w:val="lt-LT" w:eastAsia="lt-LT"/>
        </w:rPr>
        <w:drawing>
          <wp:inline distT="0" distB="0" distL="0" distR="0" wp14:anchorId="31D4CD1E" wp14:editId="4BCDD017">
            <wp:extent cx="951230" cy="951230"/>
            <wp:effectExtent l="0" t="0" r="1270" b="1270"/>
            <wp:docPr id="5" name="Picture 5" descr="TLK zenk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LK zenkla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68F8B" w14:textId="77777777" w:rsidR="00211B0E" w:rsidRDefault="00211B0E" w:rsidP="00211B0E">
      <w:pPr>
        <w:spacing w:line="360" w:lineRule="auto"/>
        <w:jc w:val="center"/>
        <w:rPr>
          <w:noProof/>
          <w:lang w:eastAsia="lt-LT"/>
        </w:rPr>
      </w:pPr>
    </w:p>
    <w:p w14:paraId="59CD577C" w14:textId="77777777" w:rsidR="00E03AB6" w:rsidRDefault="00E03AB6" w:rsidP="00E03AB6">
      <w:pPr>
        <w:pStyle w:val="Antrats"/>
        <w:jc w:val="center"/>
        <w:rPr>
          <w:b/>
          <w:bCs/>
          <w:noProof/>
          <w:sz w:val="28"/>
        </w:rPr>
      </w:pPr>
      <w:r>
        <w:rPr>
          <w:b/>
          <w:bCs/>
          <w:noProof/>
          <w:sz w:val="28"/>
        </w:rPr>
        <w:t>KLAIPĖDOS TERITORINĖ LIGONIŲ KASA</w:t>
      </w:r>
    </w:p>
    <w:p w14:paraId="35A219EC" w14:textId="77777777" w:rsidR="00E03AB6" w:rsidRDefault="00E03AB6" w:rsidP="00E03AB6">
      <w:pPr>
        <w:pStyle w:val="Antrats"/>
        <w:jc w:val="center"/>
        <w:rPr>
          <w:b/>
          <w:bCs/>
          <w:noProof/>
          <w:sz w:val="28"/>
        </w:rPr>
      </w:pPr>
    </w:p>
    <w:p w14:paraId="62768F8E" w14:textId="77777777" w:rsidR="001615A2" w:rsidRPr="005C50A4" w:rsidRDefault="001615A2" w:rsidP="001615A2">
      <w:pPr>
        <w:rPr>
          <w:lang w:val="es-ES_tradnl"/>
        </w:rPr>
      </w:pPr>
    </w:p>
    <w:p w14:paraId="62768F8F" w14:textId="77777777" w:rsidR="003736D8" w:rsidRPr="005C50A4" w:rsidRDefault="003736D8" w:rsidP="001615A2">
      <w:pPr>
        <w:rPr>
          <w:lang w:val="es-ES_tradnl"/>
        </w:rPr>
      </w:pPr>
    </w:p>
    <w:tbl>
      <w:tblPr>
        <w:tblW w:w="9639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573"/>
        <w:gridCol w:w="296"/>
        <w:gridCol w:w="1361"/>
        <w:gridCol w:w="530"/>
        <w:gridCol w:w="1879"/>
      </w:tblGrid>
      <w:tr w:rsidR="009E54EA" w14:paraId="62768F95" w14:textId="77777777" w:rsidTr="005114A9">
        <w:trPr>
          <w:trHeight w:val="275"/>
        </w:trPr>
        <w:tc>
          <w:tcPr>
            <w:tcW w:w="5573" w:type="dxa"/>
            <w:vMerge w:val="restart"/>
            <w:hideMark/>
          </w:tcPr>
          <w:p w14:paraId="1A607CF7" w14:textId="3F5E2E10" w:rsidR="009E54EA" w:rsidRDefault="007E1DE8" w:rsidP="009E54EA">
            <w:pPr>
              <w:pStyle w:val="prastasiniatinklio"/>
              <w:spacing w:before="0" w:beforeAutospacing="0" w:after="0" w:afterAutospacing="0" w:line="276" w:lineRule="auto"/>
              <w:rPr>
                <w:lang w:val="lt-LT"/>
              </w:rPr>
            </w:pPr>
            <w:r>
              <w:rPr>
                <w:lang w:val="lt-LT"/>
              </w:rPr>
              <w:t>Klaipėdos miesto savivaldybės tarybos nariui</w:t>
            </w:r>
          </w:p>
          <w:p w14:paraId="548A03AE" w14:textId="783CBF7A" w:rsidR="009E54EA" w:rsidRPr="00C04731" w:rsidRDefault="007E1DE8" w:rsidP="009E54EA">
            <w:pPr>
              <w:pStyle w:val="prastasiniatinklio"/>
              <w:spacing w:before="0" w:beforeAutospacing="0" w:after="0" w:afterAutospacing="0" w:line="276" w:lineRule="auto"/>
              <w:rPr>
                <w:lang w:val="lt-LT"/>
              </w:rPr>
            </w:pPr>
            <w:r>
              <w:rPr>
                <w:lang w:val="lt-LT"/>
              </w:rPr>
              <w:t>Kaziui Bagdonui</w:t>
            </w:r>
          </w:p>
          <w:p w14:paraId="4DBC17AF" w14:textId="744F808A" w:rsidR="009E54EA" w:rsidRPr="00C04731" w:rsidRDefault="0039153C" w:rsidP="009E54EA">
            <w:pPr>
              <w:pStyle w:val="prastasiniatinklio"/>
              <w:spacing w:before="0" w:beforeAutospacing="0" w:after="0" w:afterAutospacing="0" w:line="276" w:lineRule="auto"/>
              <w:rPr>
                <w:lang w:val="lt-LT"/>
              </w:rPr>
            </w:pPr>
            <w:r>
              <w:rPr>
                <w:lang w:val="lt-LT"/>
              </w:rPr>
              <w:t>e</w:t>
            </w:r>
            <w:r w:rsidR="009E54EA">
              <w:rPr>
                <w:lang w:val="lt-LT"/>
              </w:rPr>
              <w:t>l.</w:t>
            </w:r>
            <w:r>
              <w:rPr>
                <w:lang w:val="lt-LT"/>
              </w:rPr>
              <w:t xml:space="preserve"> </w:t>
            </w:r>
            <w:r w:rsidR="009E54EA">
              <w:rPr>
                <w:lang w:val="lt-LT"/>
              </w:rPr>
              <w:t xml:space="preserve">p. </w:t>
            </w:r>
            <w:r w:rsidR="007E1DE8">
              <w:rPr>
                <w:lang w:val="lt-LT"/>
              </w:rPr>
              <w:t>kazys.bagdonas</w:t>
            </w:r>
            <w:r w:rsidR="009E54EA">
              <w:rPr>
                <w:lang w:val="lt-LT"/>
              </w:rPr>
              <w:t>@</w:t>
            </w:r>
            <w:r w:rsidR="007E1DE8">
              <w:rPr>
                <w:lang w:val="lt-LT"/>
              </w:rPr>
              <w:t>klaipeda</w:t>
            </w:r>
            <w:r w:rsidR="009E54EA">
              <w:rPr>
                <w:lang w:val="lt-LT"/>
              </w:rPr>
              <w:t>.lt</w:t>
            </w:r>
          </w:p>
          <w:p w14:paraId="62768F90" w14:textId="132555FD" w:rsidR="009E54EA" w:rsidRDefault="009E54EA" w:rsidP="009E54EA">
            <w:pPr>
              <w:rPr>
                <w:vertAlign w:val="superscript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8F91" w14:textId="77777777" w:rsidR="009E54EA" w:rsidRDefault="009E54EA" w:rsidP="009E54EA">
            <w:pPr>
              <w:spacing w:line="276" w:lineRule="auto"/>
              <w:rPr>
                <w:vertAlign w:val="superscript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768F92" w14:textId="692655C5" w:rsidR="009E54EA" w:rsidRDefault="00661652" w:rsidP="009E54EA">
            <w:pPr>
              <w:spacing w:line="276" w:lineRule="auto"/>
            </w:pPr>
            <w:r>
              <w:t>202</w:t>
            </w:r>
            <w:r w:rsidR="007E1DE8">
              <w:t>2</w:t>
            </w:r>
            <w:r>
              <w:t>-0</w:t>
            </w:r>
            <w:r w:rsidR="007E1DE8">
              <w:t>1</w:t>
            </w:r>
            <w:r>
              <w:t>-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68F93" w14:textId="53A72BBB" w:rsidR="009E54EA" w:rsidRDefault="009E54EA" w:rsidP="009E54EA">
            <w:pPr>
              <w:spacing w:line="276" w:lineRule="auto"/>
              <w:rPr>
                <w:vertAlign w:val="superscript"/>
              </w:rPr>
            </w:pPr>
            <w:r w:rsidRPr="008902D8">
              <w:t>Nr.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768F94" w14:textId="77777777" w:rsidR="009E54EA" w:rsidRDefault="009E54EA" w:rsidP="009E54EA">
            <w:pPr>
              <w:spacing w:line="276" w:lineRule="auto"/>
            </w:pPr>
          </w:p>
        </w:tc>
      </w:tr>
      <w:tr w:rsidR="009E54EA" w14:paraId="62768F9B" w14:textId="77777777" w:rsidTr="005114A9">
        <w:trPr>
          <w:trHeight w:val="275"/>
        </w:trPr>
        <w:tc>
          <w:tcPr>
            <w:tcW w:w="0" w:type="auto"/>
            <w:vMerge/>
            <w:vAlign w:val="center"/>
            <w:hideMark/>
          </w:tcPr>
          <w:p w14:paraId="62768F96" w14:textId="77777777" w:rsidR="009E54EA" w:rsidRDefault="009E54EA" w:rsidP="009E54EA">
            <w:pPr>
              <w:rPr>
                <w:vertAlign w:val="superscript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68F97" w14:textId="39B5713D" w:rsidR="009E54EA" w:rsidRDefault="009E54EA" w:rsidP="009E54EA">
            <w:pPr>
              <w:spacing w:line="276" w:lineRule="auto"/>
              <w:rPr>
                <w:vertAlign w:val="superscript"/>
              </w:rPr>
            </w:pPr>
            <w:r w:rsidRPr="008902D8">
              <w:t>Į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768F98" w14:textId="4FFFEB19" w:rsidR="009E54EA" w:rsidRPr="00A90BF2" w:rsidRDefault="009E54EA" w:rsidP="000800F0">
            <w:pPr>
              <w:spacing w:line="276" w:lineRule="auto"/>
              <w:rPr>
                <w:lang w:val="en-GB"/>
              </w:rPr>
            </w:pPr>
            <w:r>
              <w:t>20</w:t>
            </w:r>
            <w:r w:rsidR="00955A0F">
              <w:t>2</w:t>
            </w:r>
            <w:r w:rsidR="007E1DE8">
              <w:t>2</w:t>
            </w:r>
            <w:r>
              <w:t>-</w:t>
            </w:r>
            <w:r w:rsidR="007E1DE8">
              <w:t>0</w:t>
            </w:r>
            <w:r w:rsidR="005114A9">
              <w:t>1</w:t>
            </w:r>
            <w:r>
              <w:t>-</w:t>
            </w:r>
            <w:r w:rsidR="005114A9">
              <w:t>1</w:t>
            </w:r>
            <w:r w:rsidR="007E1DE8"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68F99" w14:textId="4709EEBF" w:rsidR="009E54EA" w:rsidRDefault="009E54EA" w:rsidP="009E54EA">
            <w:pPr>
              <w:spacing w:line="276" w:lineRule="auto"/>
              <w:rPr>
                <w:vertAlign w:val="superscript"/>
              </w:rPr>
            </w:pPr>
            <w:r w:rsidRPr="008902D8">
              <w:t>Nr.</w:t>
            </w: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768F9A" w14:textId="27EAF620" w:rsidR="009E54EA" w:rsidRDefault="009E54EA" w:rsidP="000800F0">
            <w:pPr>
              <w:spacing w:line="276" w:lineRule="auto"/>
            </w:pPr>
          </w:p>
        </w:tc>
      </w:tr>
      <w:tr w:rsidR="009E54EA" w14:paraId="62768FA1" w14:textId="77777777" w:rsidTr="005114A9">
        <w:trPr>
          <w:trHeight w:val="417"/>
        </w:trPr>
        <w:tc>
          <w:tcPr>
            <w:tcW w:w="0" w:type="auto"/>
            <w:vMerge/>
            <w:vAlign w:val="center"/>
            <w:hideMark/>
          </w:tcPr>
          <w:p w14:paraId="62768F9C" w14:textId="77777777" w:rsidR="009E54EA" w:rsidRDefault="009E54EA" w:rsidP="009E54EA">
            <w:pPr>
              <w:rPr>
                <w:vertAlign w:val="superscript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8F9D" w14:textId="77777777" w:rsidR="009E54EA" w:rsidRDefault="009E54EA" w:rsidP="009E54EA">
            <w:pPr>
              <w:spacing w:line="276" w:lineRule="auto"/>
              <w:rPr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2768F9E" w14:textId="77777777" w:rsidR="009E54EA" w:rsidRDefault="009E54EA" w:rsidP="009E54EA">
            <w:pPr>
              <w:spacing w:line="276" w:lineRule="auto"/>
              <w:rPr>
                <w:vertAlign w:val="superscript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8F9F" w14:textId="77777777" w:rsidR="009E54EA" w:rsidRDefault="009E54EA" w:rsidP="009E54EA">
            <w:pPr>
              <w:spacing w:line="276" w:lineRule="auto"/>
              <w:rPr>
                <w:vertAlign w:val="superscript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2768FA0" w14:textId="77777777" w:rsidR="009E54EA" w:rsidRDefault="009E54EA" w:rsidP="009E54EA">
            <w:pPr>
              <w:spacing w:line="276" w:lineRule="auto"/>
              <w:rPr>
                <w:vertAlign w:val="superscript"/>
              </w:rPr>
            </w:pPr>
          </w:p>
        </w:tc>
      </w:tr>
    </w:tbl>
    <w:p w14:paraId="62768FA2" w14:textId="77777777" w:rsidR="001615A2" w:rsidRDefault="001615A2" w:rsidP="001615A2"/>
    <w:p w14:paraId="62768FA4" w14:textId="77777777" w:rsidR="00E71747" w:rsidRDefault="00E71747" w:rsidP="001615A2"/>
    <w:p w14:paraId="62768FA5" w14:textId="77777777" w:rsidR="00E71747" w:rsidRDefault="00E71747" w:rsidP="001615A2"/>
    <w:p w14:paraId="7ECF7CE2" w14:textId="41FCC0FD" w:rsidR="009E54EA" w:rsidRPr="00F371FB" w:rsidRDefault="009E54EA" w:rsidP="009E54EA">
      <w:pPr>
        <w:rPr>
          <w:b/>
          <w:lang w:val="en-GB"/>
        </w:rPr>
      </w:pPr>
      <w:r w:rsidRPr="006633D7">
        <w:rPr>
          <w:b/>
          <w:caps/>
        </w:rPr>
        <w:t>DĖL</w:t>
      </w:r>
      <w:r>
        <w:rPr>
          <w:b/>
          <w:caps/>
        </w:rPr>
        <w:t xml:space="preserve"> </w:t>
      </w:r>
      <w:r w:rsidR="00763DEA">
        <w:rPr>
          <w:b/>
          <w:caps/>
        </w:rPr>
        <w:t xml:space="preserve">informacijos </w:t>
      </w:r>
      <w:r w:rsidR="007E1DE8">
        <w:rPr>
          <w:b/>
          <w:caps/>
        </w:rPr>
        <w:t>pateikimo</w:t>
      </w:r>
    </w:p>
    <w:p w14:paraId="78F6DDF0" w14:textId="77777777" w:rsidR="009E54EA" w:rsidRPr="006633D7" w:rsidRDefault="009E54EA" w:rsidP="009E54EA">
      <w:pPr>
        <w:rPr>
          <w:b/>
        </w:rPr>
      </w:pPr>
    </w:p>
    <w:p w14:paraId="31AD47BC" w14:textId="77777777" w:rsidR="009E54EA" w:rsidRDefault="009E54EA" w:rsidP="009E54EA">
      <w:pPr>
        <w:spacing w:line="360" w:lineRule="auto"/>
        <w:ind w:firstLine="1296"/>
        <w:jc w:val="both"/>
      </w:pPr>
    </w:p>
    <w:p w14:paraId="6D5FDA75" w14:textId="1AB0DB26" w:rsidR="00225CF9" w:rsidRDefault="007E1DE8" w:rsidP="009E54EA">
      <w:pPr>
        <w:pStyle w:val="Pagrindiniotekstotrauka2"/>
        <w:spacing w:line="276" w:lineRule="auto"/>
        <w:ind w:right="-81" w:firstLine="936"/>
      </w:pPr>
      <w:r>
        <w:t>Atsakydami į Jūsų 2022-01-12 prašymą</w:t>
      </w:r>
      <w:r w:rsidR="009849F9">
        <w:t>,</w:t>
      </w:r>
      <w:r>
        <w:t xml:space="preserve"> </w:t>
      </w:r>
      <w:r w:rsidR="00225CF9">
        <w:t xml:space="preserve">pateikiame informaciją apie </w:t>
      </w:r>
      <w:r w:rsidR="00130044">
        <w:t>Klaipėdos miesto savivaldybės pirminės asmens sveikatos priežiūros įstaigose prisirašiusiems gyventojams suteikt</w:t>
      </w:r>
      <w:r w:rsidR="00CD3462">
        <w:t>ų</w:t>
      </w:r>
      <w:r w:rsidR="00130044">
        <w:t xml:space="preserve"> paslaug</w:t>
      </w:r>
      <w:r w:rsidR="00CD3462">
        <w:t xml:space="preserve">ų dalį </w:t>
      </w:r>
      <w:r w:rsidR="00130044">
        <w:t>nuo visų 2021 metais</w:t>
      </w:r>
      <w:r w:rsidR="00CD3462">
        <w:t xml:space="preserve"> suteiktų paslaugų atitinkamo</w:t>
      </w:r>
      <w:r w:rsidR="00685AB6">
        <w:t>s</w:t>
      </w:r>
      <w:r w:rsidR="00CD3462">
        <w:t>e gydymo įstaigo</w:t>
      </w:r>
      <w:r w:rsidR="00685AB6">
        <w:t>s</w:t>
      </w:r>
      <w:r w:rsidR="00CD3462">
        <w:t>e</w:t>
      </w:r>
      <w:r w:rsidR="00130044">
        <w:t>:</w:t>
      </w:r>
    </w:p>
    <w:p w14:paraId="3EC89B25" w14:textId="77777777" w:rsidR="00CD3462" w:rsidRDefault="00CD3462" w:rsidP="009E54EA">
      <w:pPr>
        <w:pStyle w:val="Pagrindiniotekstotrauka2"/>
        <w:spacing w:line="276" w:lineRule="auto"/>
        <w:ind w:right="-81" w:firstLine="936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2551"/>
        <w:gridCol w:w="2829"/>
      </w:tblGrid>
      <w:tr w:rsidR="00CD3462" w14:paraId="35B3C613" w14:textId="77777777" w:rsidTr="000C6ABA">
        <w:tc>
          <w:tcPr>
            <w:tcW w:w="4248" w:type="dxa"/>
          </w:tcPr>
          <w:p w14:paraId="2218831B" w14:textId="77777777" w:rsidR="00CD3462" w:rsidRDefault="00CD3462" w:rsidP="000C6ABA">
            <w:pPr>
              <w:pStyle w:val="Pagrindiniotekstotrauka2"/>
              <w:spacing w:line="276" w:lineRule="auto"/>
              <w:ind w:right="-81" w:firstLine="0"/>
              <w:jc w:val="center"/>
            </w:pPr>
          </w:p>
        </w:tc>
        <w:tc>
          <w:tcPr>
            <w:tcW w:w="2551" w:type="dxa"/>
          </w:tcPr>
          <w:p w14:paraId="216A68DE" w14:textId="0341CD40" w:rsidR="00CD3462" w:rsidRDefault="00CD3462" w:rsidP="000C6ABA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VšĮ Klaipėdos universitetinė ligoninė</w:t>
            </w:r>
          </w:p>
        </w:tc>
        <w:tc>
          <w:tcPr>
            <w:tcW w:w="2829" w:type="dxa"/>
          </w:tcPr>
          <w:p w14:paraId="0A45E01F" w14:textId="0C645C2B" w:rsidR="00CD3462" w:rsidRDefault="00CD3462" w:rsidP="000C6ABA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VšĮ Klaipėdos vaikų ligoninė</w:t>
            </w:r>
          </w:p>
        </w:tc>
      </w:tr>
      <w:tr w:rsidR="00CD3462" w14:paraId="1157EBAF" w14:textId="77777777" w:rsidTr="000C6ABA">
        <w:tc>
          <w:tcPr>
            <w:tcW w:w="4248" w:type="dxa"/>
          </w:tcPr>
          <w:p w14:paraId="4CC2A550" w14:textId="695EC08A" w:rsidR="00CD3462" w:rsidRDefault="00CD3462" w:rsidP="009E54EA">
            <w:pPr>
              <w:pStyle w:val="Pagrindiniotekstotrauka2"/>
              <w:spacing w:line="276" w:lineRule="auto"/>
              <w:ind w:right="-81" w:firstLine="0"/>
            </w:pPr>
            <w:r>
              <w:t>Ambulatorinės paslaugos</w:t>
            </w:r>
          </w:p>
        </w:tc>
        <w:tc>
          <w:tcPr>
            <w:tcW w:w="2551" w:type="dxa"/>
          </w:tcPr>
          <w:p w14:paraId="624CC2CE" w14:textId="1BE98D71" w:rsidR="00CD3462" w:rsidRDefault="00FF0FB5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53%</w:t>
            </w:r>
          </w:p>
        </w:tc>
        <w:tc>
          <w:tcPr>
            <w:tcW w:w="2829" w:type="dxa"/>
          </w:tcPr>
          <w:p w14:paraId="35DA4363" w14:textId="71B5381C" w:rsidR="00FF0FB5" w:rsidRDefault="00FF0FB5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66%</w:t>
            </w:r>
          </w:p>
        </w:tc>
      </w:tr>
      <w:tr w:rsidR="00CD3462" w14:paraId="6541132B" w14:textId="77777777" w:rsidTr="000C6ABA">
        <w:tc>
          <w:tcPr>
            <w:tcW w:w="4248" w:type="dxa"/>
          </w:tcPr>
          <w:p w14:paraId="74F94D52" w14:textId="5FB73A01" w:rsidR="00CD3462" w:rsidRDefault="000C6ABA" w:rsidP="009E54EA">
            <w:pPr>
              <w:pStyle w:val="Pagrindiniotekstotrauka2"/>
              <w:spacing w:line="276" w:lineRule="auto"/>
              <w:ind w:right="-81" w:firstLine="0"/>
            </w:pPr>
            <w:r>
              <w:t>Aktyvaus gydymo paslaugos</w:t>
            </w:r>
          </w:p>
        </w:tc>
        <w:tc>
          <w:tcPr>
            <w:tcW w:w="2551" w:type="dxa"/>
          </w:tcPr>
          <w:p w14:paraId="1B183E33" w14:textId="6D74B7F6" w:rsidR="00CD3462" w:rsidRDefault="009B509C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47%</w:t>
            </w:r>
          </w:p>
        </w:tc>
        <w:tc>
          <w:tcPr>
            <w:tcW w:w="2829" w:type="dxa"/>
          </w:tcPr>
          <w:p w14:paraId="0C16E44D" w14:textId="0B3CF414" w:rsidR="00CD3462" w:rsidRDefault="009B509C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50%</w:t>
            </w:r>
          </w:p>
        </w:tc>
      </w:tr>
      <w:tr w:rsidR="00CD3462" w14:paraId="40CC2C12" w14:textId="77777777" w:rsidTr="000C6ABA">
        <w:tc>
          <w:tcPr>
            <w:tcW w:w="4248" w:type="dxa"/>
          </w:tcPr>
          <w:p w14:paraId="0C89577A" w14:textId="4A9561E7" w:rsidR="00CD3462" w:rsidRDefault="000C6ABA" w:rsidP="009E54EA">
            <w:pPr>
              <w:pStyle w:val="Pagrindiniotekstotrauka2"/>
              <w:spacing w:line="276" w:lineRule="auto"/>
              <w:ind w:right="-81" w:firstLine="0"/>
            </w:pPr>
            <w:r>
              <w:t>Ilgalaikio gydymo paslaugos</w:t>
            </w:r>
          </w:p>
        </w:tc>
        <w:tc>
          <w:tcPr>
            <w:tcW w:w="2551" w:type="dxa"/>
          </w:tcPr>
          <w:p w14:paraId="0BEDAAA8" w14:textId="6DF89488" w:rsidR="00CD3462" w:rsidRDefault="009B509C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83%</w:t>
            </w:r>
          </w:p>
        </w:tc>
        <w:tc>
          <w:tcPr>
            <w:tcW w:w="2829" w:type="dxa"/>
          </w:tcPr>
          <w:p w14:paraId="37B89F83" w14:textId="02FB8B51" w:rsidR="009B509C" w:rsidRDefault="009B509C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50%</w:t>
            </w:r>
          </w:p>
        </w:tc>
      </w:tr>
      <w:tr w:rsidR="00CD3462" w14:paraId="31036B1A" w14:textId="77777777" w:rsidTr="000C6ABA">
        <w:tc>
          <w:tcPr>
            <w:tcW w:w="4248" w:type="dxa"/>
          </w:tcPr>
          <w:p w14:paraId="73C39351" w14:textId="7002CA07" w:rsidR="00CD3462" w:rsidRDefault="009B509C" w:rsidP="009E54EA">
            <w:pPr>
              <w:pStyle w:val="Pagrindiniotekstotrauka2"/>
              <w:spacing w:line="276" w:lineRule="auto"/>
              <w:ind w:right="-81" w:firstLine="0"/>
            </w:pPr>
            <w:r w:rsidRPr="00CF2960">
              <w:t>Medicininės</w:t>
            </w:r>
            <w:r w:rsidR="000C6ABA" w:rsidRPr="00CF2960">
              <w:t xml:space="preserve"> </w:t>
            </w:r>
            <w:r w:rsidR="000C6ABA">
              <w:t>reabilitacijos paslaugos</w:t>
            </w:r>
          </w:p>
        </w:tc>
        <w:tc>
          <w:tcPr>
            <w:tcW w:w="2551" w:type="dxa"/>
          </w:tcPr>
          <w:p w14:paraId="30F77008" w14:textId="099C9BC2" w:rsidR="00CD3462" w:rsidRDefault="009B509C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38%</w:t>
            </w:r>
          </w:p>
        </w:tc>
        <w:tc>
          <w:tcPr>
            <w:tcW w:w="2829" w:type="dxa"/>
          </w:tcPr>
          <w:p w14:paraId="1F91A213" w14:textId="071C4905" w:rsidR="00CD3462" w:rsidRDefault="009B509C" w:rsidP="00CF2960">
            <w:pPr>
              <w:pStyle w:val="Pagrindiniotekstotrauka2"/>
              <w:spacing w:line="276" w:lineRule="auto"/>
              <w:ind w:right="-81" w:firstLine="0"/>
              <w:jc w:val="center"/>
            </w:pPr>
            <w:r>
              <w:t>-</w:t>
            </w:r>
          </w:p>
        </w:tc>
      </w:tr>
    </w:tbl>
    <w:p w14:paraId="3E649C44" w14:textId="77777777" w:rsidR="0039153C" w:rsidRDefault="0039153C" w:rsidP="009E54EA">
      <w:pPr>
        <w:pStyle w:val="Pagrindiniotekstotrauka2"/>
        <w:spacing w:line="276" w:lineRule="auto"/>
        <w:ind w:right="-81" w:firstLine="936"/>
      </w:pPr>
    </w:p>
    <w:p w14:paraId="74F9588B" w14:textId="77777777" w:rsidR="009E54EA" w:rsidRPr="00753656" w:rsidRDefault="009E54EA" w:rsidP="009E54EA">
      <w:pPr>
        <w:rPr>
          <w:color w:val="000000"/>
          <w:sz w:val="20"/>
          <w:szCs w:val="20"/>
          <w:lang w:eastAsia="lt-LT"/>
        </w:rPr>
      </w:pPr>
    </w:p>
    <w:p w14:paraId="7BCB55A6" w14:textId="77777777" w:rsidR="009E54EA" w:rsidRPr="008902D8" w:rsidRDefault="009E54EA" w:rsidP="009E54EA">
      <w:pPr>
        <w:jc w:val="both"/>
      </w:pPr>
    </w:p>
    <w:tbl>
      <w:tblPr>
        <w:tblW w:w="9743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1559"/>
        <w:gridCol w:w="3222"/>
      </w:tblGrid>
      <w:tr w:rsidR="009E54EA" w:rsidRPr="008902D8" w14:paraId="2A6BFEB1" w14:textId="77777777" w:rsidTr="000800F0">
        <w:tc>
          <w:tcPr>
            <w:tcW w:w="4962" w:type="dxa"/>
          </w:tcPr>
          <w:p w14:paraId="7FEDAE22" w14:textId="77777777" w:rsidR="00B803EB" w:rsidRDefault="00B803EB" w:rsidP="00B803EB">
            <w:pPr>
              <w:spacing w:line="276" w:lineRule="auto"/>
              <w:jc w:val="both"/>
              <w:rPr>
                <w:lang w:val="lt-LT"/>
              </w:rPr>
            </w:pPr>
            <w:r w:rsidRPr="004D2508">
              <w:rPr>
                <w:lang w:val="lt-LT"/>
              </w:rPr>
              <w:t>Direktori</w:t>
            </w:r>
            <w:r>
              <w:rPr>
                <w:lang w:val="lt-LT"/>
              </w:rPr>
              <w:t>a</w:t>
            </w:r>
            <w:r w:rsidRPr="004D2508">
              <w:rPr>
                <w:lang w:val="lt-LT"/>
              </w:rPr>
              <w:t>us</w:t>
            </w:r>
            <w:r w:rsidRPr="004D2508">
              <w:rPr>
                <w:lang w:val="lt-LT"/>
              </w:rPr>
              <w:tab/>
            </w:r>
            <w:r>
              <w:rPr>
                <w:lang w:val="lt-LT"/>
              </w:rPr>
              <w:t xml:space="preserve">pavaduotoja, </w:t>
            </w:r>
          </w:p>
          <w:p w14:paraId="42A1CDF2" w14:textId="2356F721" w:rsidR="009E54EA" w:rsidRPr="00FA7CFB" w:rsidRDefault="00B803EB" w:rsidP="00B803EB">
            <w:pPr>
              <w:rPr>
                <w:lang w:val="de-DE"/>
              </w:rPr>
            </w:pPr>
            <w:r>
              <w:rPr>
                <w:lang w:val="lt-LT"/>
              </w:rPr>
              <w:t>laikinai vykdanti direktoriaus funkcijas</w:t>
            </w:r>
          </w:p>
        </w:tc>
        <w:tc>
          <w:tcPr>
            <w:tcW w:w="1559" w:type="dxa"/>
          </w:tcPr>
          <w:p w14:paraId="54669481" w14:textId="77777777" w:rsidR="009E54EA" w:rsidRPr="00FA7CFB" w:rsidRDefault="009E54EA" w:rsidP="00F726DA">
            <w:pPr>
              <w:jc w:val="both"/>
              <w:rPr>
                <w:color w:val="FF0000"/>
                <w:lang w:val="de-DE"/>
              </w:rPr>
            </w:pPr>
            <w:r w:rsidRPr="00FA7CFB">
              <w:rPr>
                <w:vanish/>
                <w:color w:val="FF0000"/>
                <w:lang w:val="de-DE"/>
              </w:rPr>
              <w:t>&lt;Parašas&gt;</w:t>
            </w:r>
          </w:p>
        </w:tc>
        <w:tc>
          <w:tcPr>
            <w:tcW w:w="3222" w:type="dxa"/>
          </w:tcPr>
          <w:p w14:paraId="7E5BFFA9" w14:textId="16902A9D" w:rsidR="009E54EA" w:rsidRPr="008902D8" w:rsidRDefault="00B803EB" w:rsidP="00F726DA">
            <w:pPr>
              <w:jc w:val="both"/>
            </w:pPr>
            <w:r>
              <w:rPr>
                <w:lang w:val="lt-LT"/>
              </w:rPr>
              <w:t>Vilma Stasiulienė</w:t>
            </w:r>
          </w:p>
        </w:tc>
      </w:tr>
    </w:tbl>
    <w:p w14:paraId="62768FAA" w14:textId="1BADD5CA" w:rsidR="001615A2" w:rsidRDefault="001615A2" w:rsidP="001615A2">
      <w:pPr>
        <w:jc w:val="both"/>
        <w:rPr>
          <w:lang w:val="fi-FI"/>
        </w:rPr>
      </w:pPr>
    </w:p>
    <w:p w14:paraId="0C168F5D" w14:textId="77777777" w:rsidR="009E54EA" w:rsidRDefault="009E54EA" w:rsidP="001615A2">
      <w:pPr>
        <w:jc w:val="both"/>
        <w:rPr>
          <w:lang w:val="fi-FI"/>
        </w:rPr>
      </w:pPr>
    </w:p>
    <w:p w14:paraId="5886AC10" w14:textId="121F993A" w:rsidR="009E54EA" w:rsidRDefault="009E54EA" w:rsidP="001615A2">
      <w:pPr>
        <w:jc w:val="both"/>
        <w:rPr>
          <w:lang w:val="fi-FI"/>
        </w:rPr>
      </w:pPr>
    </w:p>
    <w:p w14:paraId="6145EDEE" w14:textId="77777777" w:rsidR="00707BB9" w:rsidRDefault="00707BB9" w:rsidP="001615A2">
      <w:pPr>
        <w:jc w:val="both"/>
        <w:rPr>
          <w:lang w:val="fi-FI"/>
        </w:rPr>
      </w:pPr>
    </w:p>
    <w:p w14:paraId="76BCDB7E" w14:textId="77777777" w:rsidR="009E54EA" w:rsidRDefault="009E54EA" w:rsidP="001615A2">
      <w:pPr>
        <w:jc w:val="both"/>
        <w:rPr>
          <w:lang w:val="fi-FI"/>
        </w:rPr>
      </w:pPr>
    </w:p>
    <w:p w14:paraId="463D789E" w14:textId="4A105F60" w:rsidR="009E54EA" w:rsidRDefault="009E54EA" w:rsidP="001615A2">
      <w:pPr>
        <w:jc w:val="both"/>
        <w:rPr>
          <w:lang w:val="fi-FI"/>
        </w:rPr>
      </w:pPr>
    </w:p>
    <w:p w14:paraId="7127B0A7" w14:textId="77777777" w:rsidR="009849F9" w:rsidRDefault="009849F9" w:rsidP="001615A2">
      <w:pPr>
        <w:jc w:val="both"/>
        <w:rPr>
          <w:lang w:val="fi-FI"/>
        </w:rPr>
      </w:pPr>
    </w:p>
    <w:p w14:paraId="62768FBD" w14:textId="6526C7D7" w:rsidR="001615A2" w:rsidRPr="00C41B76" w:rsidRDefault="0085674A" w:rsidP="001615A2">
      <w:pPr>
        <w:jc w:val="both"/>
        <w:rPr>
          <w:lang w:val="fi-FI"/>
        </w:rPr>
      </w:pPr>
      <w:r>
        <w:rPr>
          <w:noProof/>
        </w:rPr>
        <w:t xml:space="preserve">                                                                                                                           </w:t>
      </w:r>
    </w:p>
    <w:p w14:paraId="59ADA2C4" w14:textId="31C56939" w:rsidR="0085674A" w:rsidRPr="000800F0" w:rsidRDefault="009E54EA" w:rsidP="000800F0">
      <w:pPr>
        <w:jc w:val="both"/>
      </w:pPr>
      <w:r>
        <w:t>Jelena Filipova</w:t>
      </w:r>
      <w:r w:rsidRPr="008902D8">
        <w:t xml:space="preserve">, tel. (8 </w:t>
      </w:r>
      <w:r>
        <w:t>46</w:t>
      </w:r>
      <w:r w:rsidRPr="008902D8">
        <w:t xml:space="preserve">) </w:t>
      </w:r>
      <w:r w:rsidR="00DE351E">
        <w:t>3</w:t>
      </w:r>
      <w:r>
        <w:t>9</w:t>
      </w:r>
      <w:r w:rsidR="00DE351E">
        <w:t xml:space="preserve"> 74 20</w:t>
      </w:r>
      <w:r w:rsidRPr="008902D8">
        <w:t xml:space="preserve">, </w:t>
      </w:r>
      <w:r>
        <w:t>jelena.filipova</w:t>
      </w:r>
      <w:r w:rsidR="000800F0">
        <w:t xml:space="preserve">@vlk.lt     </w:t>
      </w:r>
    </w:p>
    <w:sectPr w:rsidR="0085674A" w:rsidRPr="000800F0" w:rsidSect="00211B0E">
      <w:footerReference w:type="default" r:id="rId10"/>
      <w:foot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88C34" w14:textId="77777777" w:rsidR="00020682" w:rsidRDefault="00020682">
      <w:r>
        <w:separator/>
      </w:r>
    </w:p>
  </w:endnote>
  <w:endnote w:type="continuationSeparator" w:id="0">
    <w:p w14:paraId="2A491C69" w14:textId="77777777" w:rsidR="00020682" w:rsidRDefault="0002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8FCD" w14:textId="77777777" w:rsidR="00FB08FD" w:rsidRDefault="00FB08FD">
    <w:pPr>
      <w:pStyle w:val="Porat"/>
    </w:pPr>
  </w:p>
  <w:p w14:paraId="62768FCE" w14:textId="77777777" w:rsidR="00FB08FD" w:rsidRDefault="00FB08FD">
    <w:pPr>
      <w:pStyle w:val="Porat"/>
    </w:pPr>
  </w:p>
  <w:p w14:paraId="62768FCF" w14:textId="77777777" w:rsidR="00FB08FD" w:rsidRDefault="00FB08FD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8FD0" w14:textId="77777777" w:rsidR="00FB08FD" w:rsidRDefault="00FB08FD">
    <w:pPr>
      <w:pStyle w:val="Porat"/>
    </w:pPr>
  </w:p>
  <w:tbl>
    <w:tblPr>
      <w:tblW w:w="10632" w:type="dxa"/>
      <w:tblBorders>
        <w:top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68"/>
      <w:gridCol w:w="2727"/>
      <w:gridCol w:w="3544"/>
      <w:gridCol w:w="850"/>
      <w:gridCol w:w="851"/>
      <w:gridCol w:w="992"/>
    </w:tblGrid>
    <w:tr w:rsidR="00FB08FD" w:rsidRPr="00F47CEE" w14:paraId="62768FDD" w14:textId="75E55462" w:rsidTr="009849F9">
      <w:tc>
        <w:tcPr>
          <w:tcW w:w="1668" w:type="dxa"/>
        </w:tcPr>
        <w:p w14:paraId="41F589D0" w14:textId="77777777" w:rsidR="00FB08FD" w:rsidRPr="00F91E80" w:rsidRDefault="00FB08FD" w:rsidP="00FB08FD">
          <w:pPr>
            <w:pStyle w:val="Porat"/>
            <w:ind w:right="-675"/>
            <w:rPr>
              <w:noProof/>
              <w:sz w:val="20"/>
            </w:rPr>
          </w:pPr>
          <w:r>
            <w:rPr>
              <w:noProof/>
              <w:sz w:val="20"/>
            </w:rPr>
            <w:t>B</w:t>
          </w:r>
          <w:r w:rsidRPr="00F91E80">
            <w:rPr>
              <w:noProof/>
              <w:sz w:val="20"/>
            </w:rPr>
            <w:t>iudžetinė įstaiga</w:t>
          </w:r>
        </w:p>
        <w:p w14:paraId="03B4CFBA" w14:textId="77777777" w:rsidR="00FB08FD" w:rsidRDefault="00FB08FD" w:rsidP="00FB08FD">
          <w:pPr>
            <w:rPr>
              <w:noProof/>
              <w:sz w:val="20"/>
              <w:szCs w:val="20"/>
            </w:rPr>
          </w:pPr>
          <w:r w:rsidRPr="00F91E80">
            <w:rPr>
              <w:noProof/>
              <w:sz w:val="20"/>
              <w:szCs w:val="20"/>
            </w:rPr>
            <w:t xml:space="preserve">Pievų Tako g. 38, </w:t>
          </w:r>
        </w:p>
        <w:p w14:paraId="62768FD3" w14:textId="4A91B9E8" w:rsidR="00FB08FD" w:rsidRPr="00F47CEE" w:rsidRDefault="00FB08FD" w:rsidP="00987B7C">
          <w:pPr>
            <w:rPr>
              <w:sz w:val="20"/>
              <w:szCs w:val="20"/>
              <w:lang w:val="fi-FI"/>
            </w:rPr>
          </w:pPr>
          <w:r w:rsidRPr="00F91E80">
            <w:rPr>
              <w:noProof/>
              <w:sz w:val="20"/>
              <w:szCs w:val="20"/>
            </w:rPr>
            <w:t xml:space="preserve">92236 </w:t>
          </w:r>
          <w:r w:rsidRPr="00F91E80">
            <w:rPr>
              <w:noProof/>
              <w:sz w:val="20"/>
            </w:rPr>
            <w:t>Klaipėda</w:t>
          </w:r>
        </w:p>
      </w:tc>
      <w:tc>
        <w:tcPr>
          <w:tcW w:w="2727" w:type="dxa"/>
        </w:tcPr>
        <w:p w14:paraId="37E4E602" w14:textId="0C5DEAC7" w:rsidR="00FB08FD" w:rsidRPr="00F91E80" w:rsidRDefault="00D81465" w:rsidP="00FB08FD">
          <w:pPr>
            <w:pStyle w:val="Porat"/>
            <w:ind w:left="-675" w:firstLine="284"/>
            <w:rPr>
              <w:noProof/>
              <w:sz w:val="20"/>
            </w:rPr>
          </w:pPr>
          <w:r>
            <w:rPr>
              <w:noProof/>
              <w:sz w:val="20"/>
            </w:rPr>
            <w:t xml:space="preserve">         </w:t>
          </w:r>
          <w:r w:rsidR="00FB08FD" w:rsidRPr="00F91E80">
            <w:rPr>
              <w:noProof/>
              <w:sz w:val="20"/>
            </w:rPr>
            <w:t xml:space="preserve">Tel. </w:t>
          </w:r>
          <w:r w:rsidR="00FB08FD" w:rsidRPr="00F91E80">
            <w:rPr>
              <w:noProof/>
              <w:sz w:val="19"/>
              <w:szCs w:val="20"/>
            </w:rPr>
            <w:t xml:space="preserve">(8 46) </w:t>
          </w:r>
          <w:r w:rsidR="00FB08FD" w:rsidRPr="00F91E80">
            <w:rPr>
              <w:noProof/>
              <w:sz w:val="20"/>
            </w:rPr>
            <w:t>38 07 38</w:t>
          </w:r>
        </w:p>
        <w:p w14:paraId="0221DB3C" w14:textId="2DFC7B3B" w:rsidR="009849F9" w:rsidRDefault="00D81465" w:rsidP="009849F9">
          <w:pPr>
            <w:rPr>
              <w:lang w:val="lt-LT" w:eastAsia="lt-LT"/>
            </w:rPr>
          </w:pPr>
          <w:r>
            <w:rPr>
              <w:noProof/>
              <w:sz w:val="20"/>
            </w:rPr>
            <w:t xml:space="preserve"> </w:t>
          </w:r>
          <w:r w:rsidR="009849F9">
            <w:rPr>
              <w:noProof/>
              <w:sz w:val="20"/>
            </w:rPr>
            <w:t xml:space="preserve"> </w:t>
          </w:r>
          <w:r w:rsidR="00FB08FD" w:rsidRPr="00F91E80">
            <w:rPr>
              <w:noProof/>
              <w:sz w:val="20"/>
            </w:rPr>
            <w:t xml:space="preserve">Faks. </w:t>
          </w:r>
          <w:r w:rsidR="00FB08FD" w:rsidRPr="00F91E80">
            <w:rPr>
              <w:noProof/>
              <w:sz w:val="19"/>
              <w:szCs w:val="20"/>
            </w:rPr>
            <w:t xml:space="preserve">(8 46) </w:t>
          </w:r>
          <w:r w:rsidR="00FB08FD" w:rsidRPr="00F91E80">
            <w:rPr>
              <w:noProof/>
              <w:sz w:val="20"/>
            </w:rPr>
            <w:t>38 14</w:t>
          </w:r>
          <w:r>
            <w:rPr>
              <w:noProof/>
              <w:sz w:val="20"/>
            </w:rPr>
            <w:t xml:space="preserve"> 81</w:t>
          </w:r>
          <w:r w:rsidR="00FB08FD" w:rsidRPr="00F91E80">
            <w:rPr>
              <w:noProof/>
              <w:sz w:val="20"/>
            </w:rPr>
            <w:t xml:space="preserve"> 81</w:t>
          </w:r>
          <w:r>
            <w:rPr>
              <w:noProof/>
              <w:sz w:val="20"/>
            </w:rPr>
            <w:t xml:space="preserve">     </w:t>
          </w:r>
          <w:r w:rsidR="00FB08FD" w:rsidRPr="00F91E80">
            <w:rPr>
              <w:noProof/>
              <w:sz w:val="20"/>
            </w:rPr>
            <w:t xml:space="preserve">El. p. </w:t>
          </w:r>
          <w:r w:rsidR="009849F9" w:rsidRPr="009849F9">
            <w:rPr>
              <w:sz w:val="20"/>
              <w:szCs w:val="20"/>
              <w:lang w:eastAsia="lt-LT"/>
            </w:rPr>
            <w:t>www.ligoniukasa.lrv.lt</w:t>
          </w:r>
        </w:p>
        <w:p w14:paraId="62768FD6" w14:textId="67E43601" w:rsidR="00FB08FD" w:rsidRPr="00AF7DA4" w:rsidRDefault="00FB08FD" w:rsidP="00AF7DA4">
          <w:pPr>
            <w:pStyle w:val="Porat"/>
            <w:ind w:left="-392"/>
            <w:rPr>
              <w:noProof/>
              <w:sz w:val="20"/>
            </w:rPr>
          </w:pPr>
        </w:p>
      </w:tc>
      <w:tc>
        <w:tcPr>
          <w:tcW w:w="3544" w:type="dxa"/>
        </w:tcPr>
        <w:p w14:paraId="76138664" w14:textId="3C75126A" w:rsidR="00FB08FD" w:rsidRPr="00F91E80" w:rsidRDefault="00FB08FD" w:rsidP="00FB08FD">
          <w:pPr>
            <w:pStyle w:val="Porat"/>
            <w:ind w:left="-816" w:right="227"/>
            <w:jc w:val="both"/>
            <w:rPr>
              <w:noProof/>
              <w:sz w:val="20"/>
            </w:rPr>
          </w:pPr>
          <w:r>
            <w:rPr>
              <w:noProof/>
              <w:sz w:val="20"/>
            </w:rPr>
            <w:t xml:space="preserve">                      </w:t>
          </w:r>
          <w:r w:rsidRPr="00F91E80">
            <w:rPr>
              <w:noProof/>
              <w:sz w:val="20"/>
            </w:rPr>
            <w:t xml:space="preserve">Duomenys kaupiami ir saugomi </w:t>
          </w:r>
        </w:p>
        <w:p w14:paraId="6617B2D8" w14:textId="72504166" w:rsidR="00FB08FD" w:rsidRPr="00F91E80" w:rsidRDefault="00FB08FD" w:rsidP="00FB08FD">
          <w:pPr>
            <w:pStyle w:val="Porat"/>
            <w:ind w:left="-816"/>
            <w:jc w:val="both"/>
            <w:rPr>
              <w:noProof/>
              <w:sz w:val="20"/>
            </w:rPr>
          </w:pPr>
          <w:r>
            <w:rPr>
              <w:noProof/>
              <w:sz w:val="20"/>
            </w:rPr>
            <w:t xml:space="preserve">                      </w:t>
          </w:r>
          <w:r w:rsidRPr="00F91E80">
            <w:rPr>
              <w:noProof/>
              <w:sz w:val="20"/>
            </w:rPr>
            <w:t>Juridinių asmenų registre</w:t>
          </w:r>
        </w:p>
        <w:p w14:paraId="62768FDA" w14:textId="10952015" w:rsidR="00FB08FD" w:rsidRPr="005C50A4" w:rsidRDefault="00FB08FD" w:rsidP="00987B7C">
          <w:pPr>
            <w:rPr>
              <w:sz w:val="20"/>
              <w:szCs w:val="20"/>
              <w:lang w:val="es-ES_tradnl"/>
            </w:rPr>
          </w:pPr>
          <w:r>
            <w:rPr>
              <w:noProof/>
              <w:sz w:val="20"/>
            </w:rPr>
            <w:t xml:space="preserve">      </w:t>
          </w:r>
          <w:r w:rsidRPr="00F91E80">
            <w:rPr>
              <w:noProof/>
              <w:sz w:val="20"/>
            </w:rPr>
            <w:t>Kodas 188783981</w:t>
          </w:r>
          <w:r>
            <w:rPr>
              <w:noProof/>
              <w:sz w:val="20"/>
            </w:rPr>
            <w:tab/>
          </w:r>
        </w:p>
      </w:tc>
      <w:tc>
        <w:tcPr>
          <w:tcW w:w="850" w:type="dxa"/>
        </w:tcPr>
        <w:p w14:paraId="4E7D33C9" w14:textId="77777777" w:rsidR="00FB08FD" w:rsidRPr="005C50A4" w:rsidRDefault="00FB08FD" w:rsidP="005C50A4">
          <w:pPr>
            <w:ind w:left="2592" w:hanging="2592"/>
            <w:jc w:val="center"/>
            <w:rPr>
              <w:rFonts w:ascii="Tahoma" w:hAnsi="Tahoma" w:cs="Tahoma"/>
              <w:sz w:val="8"/>
              <w:szCs w:val="8"/>
            </w:rPr>
          </w:pPr>
        </w:p>
        <w:p w14:paraId="62768FDB" w14:textId="26B6D103" w:rsidR="00FB08FD" w:rsidRPr="00F47CEE" w:rsidRDefault="00FB08FD" w:rsidP="005C50A4">
          <w:pPr>
            <w:ind w:left="2592" w:hanging="2592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lang w:val="lt-LT" w:eastAsia="lt-LT"/>
            </w:rPr>
            <w:drawing>
              <wp:inline distT="0" distB="0" distL="0" distR="0" wp14:anchorId="2C7A37B4" wp14:editId="7639EA7C">
                <wp:extent cx="446400" cy="446400"/>
                <wp:effectExtent l="0" t="0" r="0" b="0"/>
                <wp:docPr id="1" name="Paveikslėlis 1" descr="C:\Users\lijaseme\AppData\Local\Microsoft\Windows\Temporary Internet Files\Content.Outlook\1E09UIEB\VLK  Siegel_TIC 27001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ijaseme\AppData\Local\Microsoft\Windows\Temporary Internet Files\Content.Outlook\1E09UIEB\VLK  Siegel_TIC 27001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0" cy="44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1" w:type="dxa"/>
        </w:tcPr>
        <w:p w14:paraId="7267230C" w14:textId="77777777" w:rsidR="00FB08FD" w:rsidRPr="002657F6" w:rsidRDefault="00FB08FD" w:rsidP="005C50A4">
          <w:pPr>
            <w:pStyle w:val="Antrats"/>
            <w:tabs>
              <w:tab w:val="clear" w:pos="4819"/>
              <w:tab w:val="clear" w:pos="9638"/>
            </w:tabs>
            <w:jc w:val="center"/>
            <w:rPr>
              <w:noProof/>
              <w:sz w:val="8"/>
              <w:szCs w:val="8"/>
              <w:lang w:val="lt-LT" w:eastAsia="lt-LT"/>
            </w:rPr>
          </w:pPr>
        </w:p>
        <w:p w14:paraId="62768FDC" w14:textId="30DF228F" w:rsidR="00FB08FD" w:rsidRPr="005C50A4" w:rsidRDefault="00FB08FD" w:rsidP="002657F6">
          <w:pPr>
            <w:pStyle w:val="Antrats"/>
            <w:tabs>
              <w:tab w:val="clear" w:pos="4819"/>
              <w:tab w:val="clear" w:pos="9638"/>
            </w:tabs>
            <w:jc w:val="center"/>
            <w:rPr>
              <w:rFonts w:ascii="Tahoma" w:hAnsi="Tahoma" w:cs="Tahoma"/>
              <w:noProof/>
              <w:lang w:val="lt-LT" w:eastAsia="lt-LT"/>
            </w:rPr>
          </w:pPr>
          <w:r w:rsidRPr="005C50A4">
            <w:rPr>
              <w:rFonts w:ascii="Tahoma" w:hAnsi="Tahoma" w:cs="Tahoma"/>
              <w:noProof/>
              <w:lang w:val="lt-LT" w:eastAsia="lt-LT"/>
            </w:rPr>
            <w:drawing>
              <wp:inline distT="0" distB="0" distL="0" distR="0" wp14:anchorId="07C64CD4" wp14:editId="1D235D47">
                <wp:extent cx="447675" cy="447675"/>
                <wp:effectExtent l="0" t="0" r="9525" b="9525"/>
                <wp:docPr id="3" name="Paveikslėlis 3" descr="C:\Users\lijaseme\AppData\Local\Microsoft\Windows\Temporary Internet Files\Content.Outlook\1E09UIEB\VLK_Siegel_TIC 20000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lijaseme\AppData\Local\Microsoft\Windows\Temporary Internet Files\Content.Outlook\1E09UIEB\VLK_Siegel_TIC 20000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val="lt-LT" w:eastAsia="lt-LT"/>
            </w:rPr>
            <w:t xml:space="preserve">  </w:t>
          </w:r>
        </w:p>
      </w:tc>
      <w:tc>
        <w:tcPr>
          <w:tcW w:w="992" w:type="dxa"/>
        </w:tcPr>
        <w:p w14:paraId="4EE06456" w14:textId="77777777" w:rsidR="00FB08FD" w:rsidRPr="002657F6" w:rsidRDefault="00FB08FD" w:rsidP="002657F6">
          <w:pPr>
            <w:pStyle w:val="Antrats"/>
            <w:tabs>
              <w:tab w:val="clear" w:pos="4819"/>
              <w:tab w:val="clear" w:pos="9638"/>
            </w:tabs>
            <w:rPr>
              <w:noProof/>
              <w:sz w:val="10"/>
              <w:szCs w:val="10"/>
              <w:lang w:val="lt-LT" w:eastAsia="lt-LT"/>
            </w:rPr>
          </w:pPr>
        </w:p>
        <w:p w14:paraId="6012EFE6" w14:textId="5511E03C" w:rsidR="00FB08FD" w:rsidRDefault="00FB08FD" w:rsidP="005C50A4">
          <w:pPr>
            <w:pStyle w:val="Antrats"/>
            <w:tabs>
              <w:tab w:val="clear" w:pos="4819"/>
              <w:tab w:val="clear" w:pos="9638"/>
            </w:tabs>
            <w:jc w:val="center"/>
            <w:rPr>
              <w:noProof/>
              <w:sz w:val="8"/>
              <w:szCs w:val="8"/>
              <w:lang w:val="lt-LT" w:eastAsia="lt-LT"/>
            </w:rPr>
          </w:pPr>
        </w:p>
        <w:p w14:paraId="518A2FEF" w14:textId="77777777" w:rsidR="00FB08FD" w:rsidRDefault="00FB08FD" w:rsidP="005C50A4">
          <w:pPr>
            <w:pStyle w:val="Antrats"/>
            <w:tabs>
              <w:tab w:val="clear" w:pos="4819"/>
              <w:tab w:val="clear" w:pos="9638"/>
            </w:tabs>
            <w:jc w:val="center"/>
            <w:rPr>
              <w:noProof/>
              <w:sz w:val="8"/>
              <w:szCs w:val="8"/>
              <w:lang w:val="lt-LT" w:eastAsia="lt-LT"/>
            </w:rPr>
          </w:pPr>
        </w:p>
        <w:p w14:paraId="79E31AD9" w14:textId="7B3D8E61" w:rsidR="00FB08FD" w:rsidRPr="002657F6" w:rsidRDefault="00FB08FD" w:rsidP="005C50A4">
          <w:pPr>
            <w:pStyle w:val="Antrats"/>
            <w:tabs>
              <w:tab w:val="clear" w:pos="4819"/>
              <w:tab w:val="clear" w:pos="9638"/>
            </w:tabs>
            <w:jc w:val="center"/>
            <w:rPr>
              <w:noProof/>
              <w:sz w:val="8"/>
              <w:szCs w:val="8"/>
              <w:lang w:val="lt-LT" w:eastAsia="lt-LT"/>
            </w:rPr>
          </w:pPr>
        </w:p>
      </w:tc>
    </w:tr>
  </w:tbl>
  <w:p w14:paraId="62768FDE" w14:textId="77777777" w:rsidR="00FB08FD" w:rsidRDefault="00FB08FD">
    <w:pPr>
      <w:pStyle w:val="Porat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B952B" w14:textId="77777777" w:rsidR="00020682" w:rsidRDefault="00020682">
      <w:r>
        <w:separator/>
      </w:r>
    </w:p>
  </w:footnote>
  <w:footnote w:type="continuationSeparator" w:id="0">
    <w:p w14:paraId="124EB138" w14:textId="77777777" w:rsidR="00020682" w:rsidRDefault="000206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B7C"/>
    <w:rsid w:val="00020682"/>
    <w:rsid w:val="00033E6E"/>
    <w:rsid w:val="000376E0"/>
    <w:rsid w:val="00051C6D"/>
    <w:rsid w:val="00061288"/>
    <w:rsid w:val="0007428B"/>
    <w:rsid w:val="000800F0"/>
    <w:rsid w:val="000A11C2"/>
    <w:rsid w:val="000C6ABA"/>
    <w:rsid w:val="000E2DFD"/>
    <w:rsid w:val="001270E3"/>
    <w:rsid w:val="00130044"/>
    <w:rsid w:val="0015550E"/>
    <w:rsid w:val="001615A2"/>
    <w:rsid w:val="0016195A"/>
    <w:rsid w:val="00195AA4"/>
    <w:rsid w:val="001B5F14"/>
    <w:rsid w:val="001E3840"/>
    <w:rsid w:val="001F0DCD"/>
    <w:rsid w:val="00203E4A"/>
    <w:rsid w:val="00205193"/>
    <w:rsid w:val="00211B0E"/>
    <w:rsid w:val="00222527"/>
    <w:rsid w:val="00225CF9"/>
    <w:rsid w:val="00236644"/>
    <w:rsid w:val="00262F6E"/>
    <w:rsid w:val="002657F6"/>
    <w:rsid w:val="00266A0C"/>
    <w:rsid w:val="00287F9F"/>
    <w:rsid w:val="002945F5"/>
    <w:rsid w:val="002D57CD"/>
    <w:rsid w:val="002D7B34"/>
    <w:rsid w:val="00302809"/>
    <w:rsid w:val="00316BB8"/>
    <w:rsid w:val="003354AF"/>
    <w:rsid w:val="003557A0"/>
    <w:rsid w:val="003736D8"/>
    <w:rsid w:val="00390F26"/>
    <w:rsid w:val="0039153C"/>
    <w:rsid w:val="003A0686"/>
    <w:rsid w:val="003C1ED6"/>
    <w:rsid w:val="003F44E5"/>
    <w:rsid w:val="00433812"/>
    <w:rsid w:val="004922EA"/>
    <w:rsid w:val="004C1769"/>
    <w:rsid w:val="004C7318"/>
    <w:rsid w:val="004E628B"/>
    <w:rsid w:val="00504AC7"/>
    <w:rsid w:val="005114A9"/>
    <w:rsid w:val="00586964"/>
    <w:rsid w:val="005A1259"/>
    <w:rsid w:val="005B20A6"/>
    <w:rsid w:val="005C50A4"/>
    <w:rsid w:val="005C515A"/>
    <w:rsid w:val="005C722E"/>
    <w:rsid w:val="005E2417"/>
    <w:rsid w:val="005F7D77"/>
    <w:rsid w:val="00616417"/>
    <w:rsid w:val="00661652"/>
    <w:rsid w:val="00667AF5"/>
    <w:rsid w:val="00685AB6"/>
    <w:rsid w:val="006C0901"/>
    <w:rsid w:val="006D0377"/>
    <w:rsid w:val="006F2B06"/>
    <w:rsid w:val="006F2C86"/>
    <w:rsid w:val="006F5F22"/>
    <w:rsid w:val="00707BB9"/>
    <w:rsid w:val="007255FE"/>
    <w:rsid w:val="00732C13"/>
    <w:rsid w:val="007630AF"/>
    <w:rsid w:val="00763DEA"/>
    <w:rsid w:val="00764D9B"/>
    <w:rsid w:val="007860F2"/>
    <w:rsid w:val="00792600"/>
    <w:rsid w:val="007A755C"/>
    <w:rsid w:val="007E1DE8"/>
    <w:rsid w:val="0085002C"/>
    <w:rsid w:val="008564ED"/>
    <w:rsid w:val="0085674A"/>
    <w:rsid w:val="0086043B"/>
    <w:rsid w:val="00874812"/>
    <w:rsid w:val="00896A75"/>
    <w:rsid w:val="008F19BD"/>
    <w:rsid w:val="0090154A"/>
    <w:rsid w:val="00935FA9"/>
    <w:rsid w:val="0095506D"/>
    <w:rsid w:val="00955A0F"/>
    <w:rsid w:val="009849F9"/>
    <w:rsid w:val="00987B7C"/>
    <w:rsid w:val="009A21A4"/>
    <w:rsid w:val="009A32F1"/>
    <w:rsid w:val="009B509C"/>
    <w:rsid w:val="009C05AA"/>
    <w:rsid w:val="009C1A65"/>
    <w:rsid w:val="009E3EEE"/>
    <w:rsid w:val="009E54EA"/>
    <w:rsid w:val="009F4AD7"/>
    <w:rsid w:val="00A0112D"/>
    <w:rsid w:val="00A0266C"/>
    <w:rsid w:val="00A43695"/>
    <w:rsid w:val="00A72B2F"/>
    <w:rsid w:val="00A74489"/>
    <w:rsid w:val="00A86BA1"/>
    <w:rsid w:val="00A90BF2"/>
    <w:rsid w:val="00AA56D8"/>
    <w:rsid w:val="00AB1BAC"/>
    <w:rsid w:val="00AC044F"/>
    <w:rsid w:val="00AC1542"/>
    <w:rsid w:val="00AD45C5"/>
    <w:rsid w:val="00AF7DA4"/>
    <w:rsid w:val="00B1255D"/>
    <w:rsid w:val="00B30CC6"/>
    <w:rsid w:val="00B7506E"/>
    <w:rsid w:val="00B803EB"/>
    <w:rsid w:val="00B93565"/>
    <w:rsid w:val="00BA0746"/>
    <w:rsid w:val="00BA7017"/>
    <w:rsid w:val="00BA7A29"/>
    <w:rsid w:val="00C00412"/>
    <w:rsid w:val="00C23432"/>
    <w:rsid w:val="00C56D48"/>
    <w:rsid w:val="00C618D5"/>
    <w:rsid w:val="00CA20BB"/>
    <w:rsid w:val="00CA2708"/>
    <w:rsid w:val="00CD3462"/>
    <w:rsid w:val="00CE18B0"/>
    <w:rsid w:val="00CF2960"/>
    <w:rsid w:val="00D14D2C"/>
    <w:rsid w:val="00D40BD4"/>
    <w:rsid w:val="00D67D06"/>
    <w:rsid w:val="00D81465"/>
    <w:rsid w:val="00D830DE"/>
    <w:rsid w:val="00DA05C4"/>
    <w:rsid w:val="00DB43D0"/>
    <w:rsid w:val="00DE351E"/>
    <w:rsid w:val="00DF19A3"/>
    <w:rsid w:val="00E036B0"/>
    <w:rsid w:val="00E03AB6"/>
    <w:rsid w:val="00E169F3"/>
    <w:rsid w:val="00E71747"/>
    <w:rsid w:val="00E87E08"/>
    <w:rsid w:val="00EE3887"/>
    <w:rsid w:val="00F14948"/>
    <w:rsid w:val="00F371FB"/>
    <w:rsid w:val="00F6000E"/>
    <w:rsid w:val="00F640AB"/>
    <w:rsid w:val="00F832D9"/>
    <w:rsid w:val="00FA7CFB"/>
    <w:rsid w:val="00FB08FD"/>
    <w:rsid w:val="00FC5BFC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68F8A"/>
  <w15:docId w15:val="{E75550E3-9BD4-4CB9-BF3D-28A8CB86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615A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E24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D7B3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B3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2D7B3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B3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D7B3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D7B34"/>
    <w:rPr>
      <w:rFonts w:ascii="Tahoma" w:eastAsia="Times New Roman" w:hAnsi="Tahoma" w:cs="Tahoma"/>
      <w:sz w:val="16"/>
      <w:szCs w:val="16"/>
      <w:lang w:val="en-US" w:eastAsia="en-US"/>
    </w:rPr>
  </w:style>
  <w:style w:type="character" w:styleId="Hipersaitas">
    <w:name w:val="Hyperlink"/>
    <w:basedOn w:val="Numatytasispastraiposriftas"/>
    <w:uiPriority w:val="99"/>
    <w:unhideWhenUsed/>
    <w:rsid w:val="004E628B"/>
    <w:rPr>
      <w:color w:val="0000FF" w:themeColor="hyperlink"/>
      <w:u w:val="single"/>
    </w:rPr>
  </w:style>
  <w:style w:type="paragraph" w:styleId="prastasiniatinklio">
    <w:name w:val="Normal (Web)"/>
    <w:basedOn w:val="prastasis"/>
    <w:semiHidden/>
    <w:rsid w:val="009E54EA"/>
    <w:pPr>
      <w:spacing w:before="100" w:beforeAutospacing="1" w:after="100" w:afterAutospacing="1"/>
    </w:pPr>
    <w:rPr>
      <w:lang w:val="en-GB"/>
    </w:rPr>
  </w:style>
  <w:style w:type="paragraph" w:styleId="Pagrindiniotekstotrauka2">
    <w:name w:val="Body Text Indent 2"/>
    <w:basedOn w:val="prastasis"/>
    <w:link w:val="Pagrindiniotekstotrauka2Diagrama"/>
    <w:semiHidden/>
    <w:rsid w:val="009E54EA"/>
    <w:pPr>
      <w:ind w:firstLine="720"/>
      <w:jc w:val="both"/>
    </w:pPr>
    <w:rPr>
      <w:lang w:val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9E54E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rock\Desktop\&#353;ablonai\Siun&#269;iamas%20dokumentas%201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M4DDescription xmlns="AE76BEE1-180E-4BC9-AE61-C17606220249" xsi:nil="true"/>
    <DmsPermissionsFlags xmlns="ae76bee1-180e-4bc9-ae61-c17606220249">,SECFALSE,</DmsPermissionsFlag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šablonas" ma:contentTypeID="0x0101000B28D46CC52B40BB8D4032F069204C8B00D6D020D2DBECE24C874C6FA3830FF5C4" ma:contentTypeVersion="1" ma:contentTypeDescription="Dokumento šablonas" ma:contentTypeScope="" ma:versionID="c02c3e40793a9a947f417132335806ae">
  <xsd:schema xmlns:xsd="http://www.w3.org/2001/XMLSchema" xmlns:xs="http://www.w3.org/2001/XMLSchema" xmlns:p="http://schemas.microsoft.com/office/2006/metadata/properties" xmlns:ns2="AE76BEE1-180E-4BC9-AE61-C17606220249" xmlns:ns3="ae76bee1-180e-4bc9-ae61-c17606220249" targetNamespace="http://schemas.microsoft.com/office/2006/metadata/properties" ma:root="true" ma:fieldsID="e71e104cf3e3eb2a28bbf68ed1c959de" ns2:_="" ns3:_="">
    <xsd:import namespace="AE76BEE1-180E-4BC9-AE61-C17606220249"/>
    <xsd:import namespace="ae76bee1-180e-4bc9-ae61-c17606220249"/>
    <xsd:element name="properties">
      <xsd:complexType>
        <xsd:sequence>
          <xsd:element name="documentManagement">
            <xsd:complexType>
              <xsd:all>
                <xsd:element ref="ns2:ECM4DDescription" minOccurs="0"/>
                <xsd:element ref="ns3:DmsPermissionsFl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BEE1-180E-4BC9-AE61-C17606220249" elementFormDefault="qualified">
    <xsd:import namespace="http://schemas.microsoft.com/office/2006/documentManagement/types"/>
    <xsd:import namespace="http://schemas.microsoft.com/office/infopath/2007/PartnerControls"/>
    <xsd:element name="ECM4DDescription" ma:index="8" nillable="true" ma:displayName="Aprašymas" ma:internalName="ECM4D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bee1-180e-4bc9-ae61-c17606220249" elementFormDefault="qualified">
    <xsd:import namespace="http://schemas.microsoft.com/office/2006/documentManagement/types"/>
    <xsd:import namespace="http://schemas.microsoft.com/office/infopath/2007/PartnerControls"/>
    <xsd:element name="DmsPermissionsFlags" ma:index="9" nillable="true" ma:displayName="DVS Teisių žymos" ma:default=",SECFALSE," ma:internalName="DmsPermissionsFlag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axOccurs="1" ma:index="7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F49295-B447-44AB-AC91-67AD1B105345}">
  <ds:schemaRefs>
    <ds:schemaRef ds:uri="http://schemas.microsoft.com/office/2006/metadata/properties"/>
    <ds:schemaRef ds:uri="http://schemas.microsoft.com/office/infopath/2007/PartnerControls"/>
    <ds:schemaRef ds:uri="AE76BEE1-180E-4BC9-AE61-C17606220249"/>
    <ds:schemaRef ds:uri="ae76bee1-180e-4bc9-ae61-c17606220249"/>
  </ds:schemaRefs>
</ds:datastoreItem>
</file>

<file path=customXml/itemProps2.xml><?xml version="1.0" encoding="utf-8"?>
<ds:datastoreItem xmlns:ds="http://schemas.openxmlformats.org/officeDocument/2006/customXml" ds:itemID="{9C3AD80B-BF0B-4AD5-AC97-846BE7F655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B32D6-4CD7-42A4-8BF5-CFAEB7526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BEE1-180E-4BC9-AE61-C17606220249"/>
    <ds:schemaRef ds:uri="ae76bee1-180e-4bc9-ae61-c176062202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Siunčiamas dokumentas 1</Template>
  <TotalTime>0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 Filipova</dc:creator>
  <cp:lastModifiedBy>Virginija Palaimiene</cp:lastModifiedBy>
  <cp:revision>2</cp:revision>
  <cp:lastPrinted>2017-02-28T08:38:00Z</cp:lastPrinted>
  <dcterms:created xsi:type="dcterms:W3CDTF">2022-02-07T08:13:00Z</dcterms:created>
  <dcterms:modified xsi:type="dcterms:W3CDTF">2022-02-07T08:13:00Z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0x0101000B28D46CC52B40BB8D4032F069204C8B00D6D020D2DBECE24C874C6FA3830FF5C4</vt:lpwstr>
  </property>
</Properties>
</file>